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6588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65880" w:rsidRPr="00665880">
        <w:rPr>
          <w:rFonts w:eastAsia="Arial"/>
          <w:b/>
          <w:kern w:val="3"/>
          <w:sz w:val="24"/>
          <w:szCs w:val="24"/>
          <w:lang w:eastAsia="zh-CN"/>
        </w:rPr>
        <w:t>г.Менделеевск, ул.Трудовая, д.3</w:t>
      </w:r>
    </w:p>
    <w:p w:rsidR="00665880" w:rsidRDefault="00665880" w:rsidP="0066588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665880" w:rsidRPr="00665880" w:rsidRDefault="0010435B" w:rsidP="00665880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0122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665880" w:rsidRPr="00665880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66588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65880" w:rsidRPr="00665880">
        <w:rPr>
          <w:b/>
          <w:color w:val="000000"/>
          <w:kern w:val="3"/>
          <w:sz w:val="24"/>
          <w:szCs w:val="24"/>
          <w:lang w:eastAsia="zh-CN" w:bidi="hi-IN"/>
        </w:rPr>
        <w:t>243 000,00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65880" w:rsidRPr="00665880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665880" w:rsidRDefault="00665880" w:rsidP="00665880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 w:rsidRPr="00665880">
        <w:rPr>
          <w:b/>
          <w:bCs/>
          <w:color w:val="000000"/>
          <w:kern w:val="3"/>
          <w:sz w:val="24"/>
          <w:szCs w:val="24"/>
          <w:lang w:eastAsia="zh-CN" w:bidi="hi-IN"/>
        </w:rPr>
        <w:t>60 910,00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665880">
        <w:rPr>
          <w:b/>
          <w:bCs/>
          <w:color w:val="000000"/>
          <w:kern w:val="3"/>
          <w:sz w:val="24"/>
          <w:szCs w:val="24"/>
          <w:lang w:eastAsia="zh-CN" w:bidi="hi-IN"/>
        </w:rPr>
        <w:t>2 700,00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5880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122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D57BCC-F344-4C8D-A69A-A3C02588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F9F8-C62C-4FCD-BDED-205D7A6D1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2024-06-19T08:31:00Z</dcterms:created>
  <dcterms:modified xsi:type="dcterms:W3CDTF">2024-07-01T11:02:00Z</dcterms:modified>
</cp:coreProperties>
</file>